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="00787974">
        <w:rPr>
          <w:color w:val="2E74B5"/>
          <w:sz w:val="26"/>
          <w:lang w:val="el-GR"/>
        </w:rPr>
        <w:t xml:space="preserve">Πίνακας Συμμόρφωσης 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7C2E6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Σπορόφυτα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ντομάτας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8542B" w:rsidRDefault="002F0AD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σε υπόστρωμα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πετροβαμβάκα</w:t>
            </w:r>
            <w:proofErr w:type="spellEnd"/>
            <w:r w:rsidR="00F8542B" w:rsidRPr="00F8542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150</w:t>
            </w:r>
            <w:r w:rsidR="00F8542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  <w:r w:rsidR="00F8542B" w:rsidRPr="00F8542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*150</w:t>
            </w:r>
            <w:r w:rsidR="00F8542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  <w:r w:rsidR="00F8542B" w:rsidRPr="00F8542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*142</w:t>
            </w:r>
            <w:r w:rsidR="00F8542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  <w:r w:rsidR="00F8542B" w:rsidRPr="00F8542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8542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διάμετρο </w:t>
            </w:r>
            <w:proofErr w:type="spellStart"/>
            <w:r w:rsidR="00F8542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τρυπας</w:t>
            </w:r>
            <w:proofErr w:type="spellEnd"/>
            <w:r w:rsidR="00F8542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40μμ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F0AD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εμβολιασμένα σε άγρια ντομάτα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8542B" w:rsidRDefault="00F8542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Ποικιλία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belladona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7879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7879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6D28"/>
    <w:rsid w:val="0024151E"/>
    <w:rsid w:val="002C5B52"/>
    <w:rsid w:val="002F0AD6"/>
    <w:rsid w:val="00342FC4"/>
    <w:rsid w:val="00787974"/>
    <w:rsid w:val="007C2E60"/>
    <w:rsid w:val="007C3968"/>
    <w:rsid w:val="008D329F"/>
    <w:rsid w:val="00975E5B"/>
    <w:rsid w:val="009A6F68"/>
    <w:rsid w:val="00D43DFD"/>
    <w:rsid w:val="00F14BB0"/>
    <w:rsid w:val="00F55C81"/>
    <w:rsid w:val="00F8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68E3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</TotalTime>
  <Pages>1</Pages>
  <Words>56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2025-10-07T06:21:00Z</dcterms:created>
  <dcterms:modified xsi:type="dcterms:W3CDTF">2025-11-20T20:43:00Z</dcterms:modified>
</cp:coreProperties>
</file>